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82345" w14:textId="329842EB" w:rsidR="00BF2A1C" w:rsidRDefault="00BF2A1C" w:rsidP="00BF2A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650DE4">
        <w:rPr>
          <w:rFonts w:cs="Arial"/>
          <w:b/>
          <w:sz w:val="24"/>
          <w:szCs w:val="24"/>
        </w:rPr>
        <w:t>7351</w:t>
      </w:r>
      <w:bookmarkStart w:id="0" w:name="_GoBack"/>
      <w:bookmarkEnd w:id="0"/>
    </w:p>
    <w:p w14:paraId="68BDD2D9" w14:textId="77777777" w:rsidR="00BF2A1C" w:rsidRPr="00455CF9" w:rsidRDefault="00BF2A1C" w:rsidP="00BF2A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CD1ED11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3E5D2D">
        <w:rPr>
          <w:sz w:val="22"/>
          <w:szCs w:val="22"/>
          <w:lang w:val="en-US"/>
        </w:rPr>
        <w:t>11.2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847BD1F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76913">
        <w:rPr>
          <w:sz w:val="22"/>
          <w:szCs w:val="22"/>
        </w:rPr>
        <w:t>Resuming SCG in RRC Resume</w:t>
      </w:r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5D2253D9" w:rsidR="000C4577" w:rsidRDefault="0084439E" w:rsidP="0084439E">
      <w:r>
        <w:t xml:space="preserve">RAN2 has </w:t>
      </w:r>
      <w:r w:rsidR="005A360C">
        <w:t xml:space="preserve">agreed to </w:t>
      </w:r>
      <w:r w:rsidR="005A360C" w:rsidRPr="005A360C">
        <w:t>support resuming a suspended SCG configuration</w:t>
      </w:r>
      <w:r w:rsidR="005A360C">
        <w:t xml:space="preserve">. </w:t>
      </w:r>
      <w:r w:rsidR="000C4577">
        <w:t xml:space="preserve">In this contribution we will elaborate on </w:t>
      </w:r>
      <w:r>
        <w:t xml:space="preserve">how this </w:t>
      </w:r>
      <w:r w:rsidR="005A360C">
        <w:t>support</w:t>
      </w:r>
      <w:r>
        <w:t xml:space="preserve"> shall be handled over </w:t>
      </w:r>
      <w:r w:rsidR="005A360C">
        <w:t>X2</w:t>
      </w:r>
      <w:r w:rsidR="0094559E">
        <w:t xml:space="preserve"> and</w:t>
      </w:r>
      <w:r w:rsidR="005A360C">
        <w:t xml:space="preserve"> Xn</w:t>
      </w:r>
      <w:r w:rsidR="000C4577">
        <w:t xml:space="preserve">.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113D1E97" w14:textId="16D2AAC6" w:rsidR="005A360C" w:rsidRDefault="005A360C" w:rsidP="00681220">
      <w:bookmarkStart w:id="1" w:name="_Hlk509769073"/>
      <w:r>
        <w:t>In RAN2 #107 the following agreements were made:</w:t>
      </w:r>
    </w:p>
    <w:p w14:paraId="2AEE33C4" w14:textId="77777777" w:rsidR="005A360C" w:rsidRDefault="005A360C" w:rsidP="00681220"/>
    <w:p w14:paraId="43A93607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lang w:val="en-US"/>
        </w:rPr>
        <w:t>Agreements (Activation of SCells is not addressed by these agreements - to be discussed separately)</w:t>
      </w:r>
    </w:p>
    <w:p w14:paraId="4D8A7CAA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24539A">
        <w:rPr>
          <w:highlight w:val="yellow"/>
          <w:lang w:val="en-US"/>
        </w:rPr>
        <w:t>1</w:t>
      </w:r>
      <w:r w:rsidRPr="0024539A">
        <w:rPr>
          <w:highlight w:val="yellow"/>
          <w:lang w:val="en-US"/>
        </w:rPr>
        <w:tab/>
        <w:t xml:space="preserve">The LTE RRCConnectionResume message (Inactive to Connected) can contain the MCG SCell configuration and the associated UE </w:t>
      </w:r>
      <w:proofErr w:type="spellStart"/>
      <w:r w:rsidRPr="0024539A">
        <w:rPr>
          <w:highlight w:val="yellow"/>
          <w:lang w:val="en-US"/>
        </w:rPr>
        <w:t>behaviour</w:t>
      </w:r>
      <w:proofErr w:type="spellEnd"/>
      <w:r w:rsidRPr="0024539A">
        <w:rPr>
          <w:highlight w:val="yellow"/>
          <w:lang w:val="en-US"/>
        </w:rPr>
        <w:t xml:space="preserve"> in handling the SCell configuration is the same as in the Rel-15 RRC connection reconfiguration procedure. </w:t>
      </w:r>
    </w:p>
    <w:p w14:paraId="54DD6298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24539A">
        <w:rPr>
          <w:highlight w:val="yellow"/>
          <w:lang w:val="en-US"/>
        </w:rPr>
        <w:t>2</w:t>
      </w:r>
      <w:r w:rsidRPr="0024539A">
        <w:rPr>
          <w:highlight w:val="yellow"/>
          <w:lang w:val="en-US"/>
        </w:rPr>
        <w:tab/>
        <w:t>In NR and LTE Rel-16, the UE maintains the MCG SCell configuration upon the initiation of the resume procedure.</w:t>
      </w:r>
    </w:p>
    <w:p w14:paraId="4C1C3D15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highlight w:val="yellow"/>
          <w:lang w:val="en-US"/>
        </w:rPr>
        <w:t>3</w:t>
      </w:r>
      <w:r w:rsidRPr="0024539A">
        <w:rPr>
          <w:highlight w:val="yellow"/>
          <w:lang w:val="en-US"/>
        </w:rPr>
        <w:tab/>
        <w:t xml:space="preserve">The RRC(Connection)Resume message contains an indication to restore/resume the MCG </w:t>
      </w:r>
      <w:proofErr w:type="spellStart"/>
      <w:r w:rsidRPr="0024539A">
        <w:rPr>
          <w:highlight w:val="yellow"/>
          <w:lang w:val="en-US"/>
        </w:rPr>
        <w:t>SCells</w:t>
      </w:r>
      <w:proofErr w:type="spellEnd"/>
      <w:r w:rsidRPr="0024539A">
        <w:rPr>
          <w:highlight w:val="yellow"/>
          <w:lang w:val="en-US"/>
        </w:rPr>
        <w:t xml:space="preserve"> (noting that </w:t>
      </w:r>
      <w:proofErr w:type="spellStart"/>
      <w:r w:rsidRPr="0024539A">
        <w:rPr>
          <w:highlight w:val="yellow"/>
          <w:lang w:val="en-US"/>
        </w:rPr>
        <w:t>behaviour</w:t>
      </w:r>
      <w:proofErr w:type="spellEnd"/>
      <w:r w:rsidRPr="0024539A">
        <w:rPr>
          <w:highlight w:val="yellow"/>
          <w:lang w:val="en-US"/>
        </w:rPr>
        <w:t xml:space="preserve"> in legacy </w:t>
      </w:r>
      <w:proofErr w:type="spellStart"/>
      <w:r w:rsidRPr="0024539A">
        <w:rPr>
          <w:highlight w:val="yellow"/>
          <w:lang w:val="en-US"/>
        </w:rPr>
        <w:t>eNBs</w:t>
      </w:r>
      <w:proofErr w:type="spellEnd"/>
      <w:r w:rsidRPr="0024539A">
        <w:rPr>
          <w:highlight w:val="yellow"/>
          <w:lang w:val="en-US"/>
        </w:rPr>
        <w:t xml:space="preserve"> that don't support this feature needs to be considered).</w:t>
      </w:r>
    </w:p>
    <w:p w14:paraId="72601CA0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highlight w:val="yellow"/>
          <w:lang w:val="en-US"/>
        </w:rPr>
        <w:t>4</w:t>
      </w:r>
      <w:r w:rsidRPr="0024539A">
        <w:rPr>
          <w:highlight w:val="yellow"/>
          <w:lang w:val="en-US"/>
        </w:rPr>
        <w:tab/>
        <w:t>The (LTE and NR) RRC(Connection)Resume (Inactive to Connected</w:t>
      </w:r>
      <w:proofErr w:type="gramStart"/>
      <w:r w:rsidRPr="0024539A">
        <w:rPr>
          <w:highlight w:val="yellow"/>
          <w:lang w:val="en-US"/>
        </w:rPr>
        <w:t>))message</w:t>
      </w:r>
      <w:proofErr w:type="gramEnd"/>
      <w:r w:rsidRPr="0024539A">
        <w:rPr>
          <w:highlight w:val="yellow"/>
          <w:lang w:val="en-US"/>
        </w:rPr>
        <w:t xml:space="preserve"> can contain the SCG configuration and the associated UE </w:t>
      </w:r>
      <w:proofErr w:type="spellStart"/>
      <w:r w:rsidRPr="0024539A">
        <w:rPr>
          <w:highlight w:val="yellow"/>
          <w:lang w:val="en-US"/>
        </w:rPr>
        <w:t>behaviour</w:t>
      </w:r>
      <w:proofErr w:type="spellEnd"/>
      <w:r w:rsidRPr="0024539A">
        <w:rPr>
          <w:highlight w:val="yellow"/>
          <w:lang w:val="en-US"/>
        </w:rPr>
        <w:t xml:space="preserve"> in handling the SCG configuration is the same as in the Rel-15 RRC (connection) reconfiguration procedure.</w:t>
      </w:r>
    </w:p>
    <w:p w14:paraId="6C3729B2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highlight w:val="yellow"/>
          <w:lang w:val="en-US"/>
        </w:rPr>
        <w:t>5</w:t>
      </w:r>
      <w:r w:rsidRPr="0024539A">
        <w:rPr>
          <w:highlight w:val="yellow"/>
          <w:lang w:val="en-US"/>
        </w:rPr>
        <w:tab/>
        <w:t>In NR and LTE Rel-16, the UE maintains the SCG configuration upon the initiation of the resume procedure.</w:t>
      </w:r>
    </w:p>
    <w:p w14:paraId="1B47905F" w14:textId="77777777" w:rsidR="005A360C" w:rsidRPr="0024539A" w:rsidRDefault="005A360C" w:rsidP="005A3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539A">
        <w:rPr>
          <w:highlight w:val="yellow"/>
          <w:lang w:val="en-US"/>
        </w:rPr>
        <w:t>6</w:t>
      </w:r>
      <w:r w:rsidRPr="0024539A">
        <w:rPr>
          <w:highlight w:val="yellow"/>
          <w:lang w:val="en-US"/>
        </w:rPr>
        <w:tab/>
        <w:t xml:space="preserve">The RRC(Connection)Resume message contains an indication to restore/resume the SCG (noting that </w:t>
      </w:r>
      <w:proofErr w:type="spellStart"/>
      <w:r w:rsidRPr="0024539A">
        <w:rPr>
          <w:highlight w:val="yellow"/>
          <w:lang w:val="en-US"/>
        </w:rPr>
        <w:t>behaviour</w:t>
      </w:r>
      <w:proofErr w:type="spellEnd"/>
      <w:r w:rsidRPr="0024539A">
        <w:rPr>
          <w:highlight w:val="yellow"/>
          <w:lang w:val="en-US"/>
        </w:rPr>
        <w:t xml:space="preserve"> in legacy e/</w:t>
      </w:r>
      <w:proofErr w:type="spellStart"/>
      <w:r w:rsidRPr="0024539A">
        <w:rPr>
          <w:highlight w:val="yellow"/>
          <w:lang w:val="en-US"/>
        </w:rPr>
        <w:t>gNBs</w:t>
      </w:r>
      <w:proofErr w:type="spellEnd"/>
      <w:r w:rsidRPr="0024539A">
        <w:rPr>
          <w:highlight w:val="yellow"/>
          <w:lang w:val="en-US"/>
        </w:rPr>
        <w:t xml:space="preserve"> that don't support this feature needs to be considered).</w:t>
      </w:r>
    </w:p>
    <w:p w14:paraId="12A4C15F" w14:textId="559B24AA" w:rsidR="005A360C" w:rsidRDefault="005A360C" w:rsidP="00681220"/>
    <w:p w14:paraId="3BDA6EB7" w14:textId="45D63DF8" w:rsidR="005A360C" w:rsidRDefault="005A360C" w:rsidP="00681220"/>
    <w:p w14:paraId="4714249E" w14:textId="77777777" w:rsidR="005A360C" w:rsidRDefault="005A360C" w:rsidP="00681220"/>
    <w:p w14:paraId="5771E6BE" w14:textId="10D516A8" w:rsidR="005A360C" w:rsidRDefault="005A360C" w:rsidP="00681220">
      <w:r>
        <w:t xml:space="preserve">In the following we will </w:t>
      </w:r>
      <w:proofErr w:type="gramStart"/>
      <w:r>
        <w:t>look into</w:t>
      </w:r>
      <w:proofErr w:type="gramEnd"/>
      <w:r>
        <w:t xml:space="preserve"> the impact of these agreements in </w:t>
      </w:r>
      <w:proofErr w:type="spellStart"/>
      <w:r>
        <w:t>Xn</w:t>
      </w:r>
      <w:r w:rsidR="00E939B4">
        <w:t>AP</w:t>
      </w:r>
      <w:proofErr w:type="spellEnd"/>
      <w:r w:rsidR="004A4FD0">
        <w:t xml:space="preserve"> and</w:t>
      </w:r>
      <w:r>
        <w:t xml:space="preserve"> X2</w:t>
      </w:r>
      <w:r w:rsidR="00E939B4">
        <w:t>AP</w:t>
      </w:r>
      <w:r>
        <w:t>.</w:t>
      </w:r>
    </w:p>
    <w:p w14:paraId="4D5FA62A" w14:textId="08981F72" w:rsidR="005A360C" w:rsidRDefault="005A360C" w:rsidP="00681220">
      <w:r>
        <w:t xml:space="preserve">We start by </w:t>
      </w:r>
      <w:proofErr w:type="spellStart"/>
      <w:r>
        <w:t>Xn</w:t>
      </w:r>
      <w:r w:rsidR="00E939B4">
        <w:t>AP</w:t>
      </w:r>
      <w:proofErr w:type="spellEnd"/>
      <w:r>
        <w:t>.</w:t>
      </w:r>
      <w:r w:rsidR="00C275EA">
        <w:t xml:space="preserve"> We see below the procedure. </w:t>
      </w:r>
    </w:p>
    <w:p w14:paraId="3242E9C1" w14:textId="63D215C9" w:rsidR="00C275EA" w:rsidRDefault="00C275EA" w:rsidP="00681220"/>
    <w:p w14:paraId="0D9AAEEB" w14:textId="02351A42" w:rsidR="00C275EA" w:rsidRDefault="00C275EA" w:rsidP="00681220"/>
    <w:p w14:paraId="4A3D01E2" w14:textId="217E25E1" w:rsidR="00C275EA" w:rsidRDefault="00C275EA" w:rsidP="00681220"/>
    <w:p w14:paraId="7F7FECFF" w14:textId="69B3DEAE" w:rsidR="00C275EA" w:rsidRDefault="00C275EA" w:rsidP="00681220"/>
    <w:p w14:paraId="3472B6B8" w14:textId="2FD86DD6" w:rsidR="00C275EA" w:rsidRDefault="00C275EA" w:rsidP="00681220"/>
    <w:p w14:paraId="06E17B4D" w14:textId="1DF823B6" w:rsidR="54FE3D3A" w:rsidRDefault="54FE3D3A" w:rsidP="54FE3D3A">
      <w:r>
        <w:rPr>
          <w:noProof/>
        </w:rPr>
        <w:lastRenderedPageBreak/>
        <w:drawing>
          <wp:inline distT="0" distB="0" distL="0" distR="0" wp14:anchorId="733DF8B5" wp14:editId="521117ED">
            <wp:extent cx="6115050" cy="4705352"/>
            <wp:effectExtent l="0" t="0" r="0" b="0"/>
            <wp:docPr id="1763007884" name="Picture 1763007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70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90AF3" w14:textId="6D660B81" w:rsidR="00C275EA" w:rsidRDefault="00C275EA" w:rsidP="00681220"/>
    <w:p w14:paraId="7ED43E2F" w14:textId="2F6287B0" w:rsidR="00C275EA" w:rsidRDefault="00C275EA" w:rsidP="00681220"/>
    <w:p w14:paraId="71FC3317" w14:textId="7340F67C" w:rsidR="00C275EA" w:rsidRDefault="00C275EA" w:rsidP="00681220"/>
    <w:p w14:paraId="1E3CDA13" w14:textId="1F86DB74" w:rsidR="00C275EA" w:rsidRDefault="00C275EA" w:rsidP="00681220"/>
    <w:p w14:paraId="139DAEBC" w14:textId="2345219D" w:rsidR="00C275EA" w:rsidRDefault="00C275EA" w:rsidP="00681220"/>
    <w:p w14:paraId="73543821" w14:textId="77777777" w:rsidR="00E939B4" w:rsidRDefault="00C275EA" w:rsidP="00C275EA">
      <w:r>
        <w:t>As we see, the MN sends an S-</w:t>
      </w:r>
      <w:r w:rsidR="003D3160">
        <w:t>NODE MODIFICATION REQUEST message</w:t>
      </w:r>
      <w:r>
        <w:t xml:space="preserve">, in which it can denote that the SCG be restored. In the </w:t>
      </w:r>
      <w:r w:rsidRPr="00C275EA">
        <w:t>S-NODE MODIFICATION REQUEST</w:t>
      </w:r>
      <w:r>
        <w:t xml:space="preserve"> message, the </w:t>
      </w:r>
      <w:r w:rsidRPr="00C275EA">
        <w:rPr>
          <w:i/>
          <w:iCs/>
        </w:rPr>
        <w:t>Lower Layer presence status change</w:t>
      </w:r>
      <w:r>
        <w:t xml:space="preserve"> IE </w:t>
      </w:r>
      <w:r w:rsidR="00E939B4">
        <w:t>is included</w:t>
      </w:r>
      <w:r>
        <w:t>.</w:t>
      </w:r>
      <w:r w:rsidR="00E939B4">
        <w:t xml:space="preserve"> Reading its description in TS 38.423 we see the following is cited: </w:t>
      </w:r>
    </w:p>
    <w:p w14:paraId="6BEC7EC2" w14:textId="77777777" w:rsidR="00E939B4" w:rsidRPr="00E939B4" w:rsidRDefault="00E939B4" w:rsidP="00E939B4">
      <w:pPr>
        <w:rPr>
          <w:i/>
          <w:iCs/>
        </w:rPr>
      </w:pPr>
      <w:r w:rsidRPr="00E939B4">
        <w:rPr>
          <w:i/>
          <w:iCs/>
        </w:rPr>
        <w:t xml:space="preserve">This IE is used to indicate that lower layer resources’ presence status shall be changed. If the presence status is set to </w:t>
      </w:r>
      <w:r w:rsidRPr="00E939B4">
        <w:rPr>
          <w:i/>
          <w:iCs/>
          <w:lang w:eastAsia="ja-JP"/>
        </w:rPr>
        <w:t xml:space="preserve">"release lower layers", </w:t>
      </w:r>
      <w:r w:rsidRPr="00E939B4">
        <w:rPr>
          <w:i/>
          <w:iCs/>
        </w:rPr>
        <w:t xml:space="preserve">SDAP entities, PDCP entities, </w:t>
      </w:r>
      <w:proofErr w:type="spellStart"/>
      <w:r w:rsidRPr="00E939B4">
        <w:rPr>
          <w:i/>
          <w:iCs/>
        </w:rPr>
        <w:t>Xn</w:t>
      </w:r>
      <w:proofErr w:type="spellEnd"/>
      <w:r w:rsidRPr="00E939B4">
        <w:rPr>
          <w:i/>
          <w:iCs/>
        </w:rPr>
        <w:t>-U bearer resources, NG-U bearer resources and UE context information shall be kept.</w:t>
      </w:r>
    </w:p>
    <w:p w14:paraId="0020D2C7" w14:textId="67A72549" w:rsidR="00C275EA" w:rsidRDefault="00E939B4" w:rsidP="00E939B4">
      <w:r>
        <w:t xml:space="preserve">Thus, it is obvious that the </w:t>
      </w:r>
      <w:r w:rsidRPr="00C275EA">
        <w:rPr>
          <w:i/>
          <w:iCs/>
        </w:rPr>
        <w:t>Lower Layer presence status change</w:t>
      </w:r>
      <w:r>
        <w:t xml:space="preserve"> IE can be used to denote that the SCG should be restored. </w:t>
      </w:r>
    </w:p>
    <w:p w14:paraId="1892FA79" w14:textId="3190C9D7" w:rsidR="00EF321E" w:rsidRPr="00EF321E" w:rsidRDefault="00EF321E" w:rsidP="00EF321E">
      <w:pPr>
        <w:rPr>
          <w:b/>
          <w:bCs/>
        </w:rPr>
      </w:pPr>
      <w:r>
        <w:rPr>
          <w:b/>
        </w:rPr>
        <w:t>Observation 1</w:t>
      </w:r>
      <w:r w:rsidRPr="006C5107">
        <w:rPr>
          <w:b/>
        </w:rPr>
        <w:t xml:space="preserve">: </w:t>
      </w:r>
      <w:r w:rsidR="005C321D">
        <w:rPr>
          <w:b/>
          <w:bCs/>
        </w:rPr>
        <w:t>T</w:t>
      </w:r>
      <w:r w:rsidRPr="00EF321E">
        <w:rPr>
          <w:b/>
          <w:bCs/>
        </w:rPr>
        <w:t xml:space="preserve">he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  <w:r>
        <w:rPr>
          <w:b/>
          <w:bCs/>
        </w:rPr>
        <w:t xml:space="preserve">included in the </w:t>
      </w:r>
      <w:r w:rsidRPr="00EF321E">
        <w:rPr>
          <w:b/>
          <w:bCs/>
        </w:rPr>
        <w:t>S-NODE MODIFICATION REQUEST message can be used to denote</w:t>
      </w:r>
      <w:r>
        <w:rPr>
          <w:b/>
          <w:bCs/>
        </w:rPr>
        <w:t xml:space="preserve"> </w:t>
      </w:r>
      <w:r w:rsidRPr="00EF321E">
        <w:rPr>
          <w:b/>
          <w:bCs/>
        </w:rPr>
        <w:t xml:space="preserve">that the SCG be restored. </w:t>
      </w:r>
    </w:p>
    <w:p w14:paraId="14D6D101" w14:textId="7BBDE807" w:rsidR="00EF321E" w:rsidRDefault="00E939B4" w:rsidP="00EF321E">
      <w:r>
        <w:t xml:space="preserve">To that end, we should introduce </w:t>
      </w:r>
      <w:r w:rsidR="001A136F">
        <w:t>two more</w:t>
      </w:r>
      <w:r>
        <w:t xml:space="preserve"> option</w:t>
      </w:r>
      <w:r w:rsidR="001A136F">
        <w:t>s reflecting the above procedure</w:t>
      </w:r>
      <w:r>
        <w:t>, namely</w:t>
      </w:r>
      <w:r w:rsidR="001A136F">
        <w:t xml:space="preserve"> “suspend lower layers” and</w:t>
      </w:r>
      <w:r>
        <w:t xml:space="preserve"> “resume lower layers”.</w:t>
      </w:r>
    </w:p>
    <w:p w14:paraId="2D527F8E" w14:textId="2AFEC192" w:rsidR="00E939B4" w:rsidRDefault="00E939B4" w:rsidP="00E939B4">
      <w:pPr>
        <w:rPr>
          <w:b/>
          <w:bCs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>we propose to introduce the option</w:t>
      </w:r>
      <w:r w:rsidR="001A136F">
        <w:rPr>
          <w:b/>
        </w:rPr>
        <w:t>s “suspend lower layers” and</w:t>
      </w:r>
      <w:r>
        <w:rPr>
          <w:b/>
        </w:rPr>
        <w:t xml:space="preserve"> “resume lower layers” in the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</w:p>
    <w:p w14:paraId="427A4CBA" w14:textId="77777777" w:rsidR="00E939B4" w:rsidRDefault="00E939B4" w:rsidP="00EF321E"/>
    <w:p w14:paraId="3075BD85" w14:textId="4530A325" w:rsidR="00C275EA" w:rsidRDefault="00C275EA" w:rsidP="00C275EA">
      <w:r>
        <w:t>We could think of similar course of action regarding X2</w:t>
      </w:r>
      <w:r w:rsidR="00E939B4">
        <w:t>AP</w:t>
      </w:r>
      <w:r>
        <w:t xml:space="preserve">. </w:t>
      </w:r>
      <w:r w:rsidR="00EF321E">
        <w:t xml:space="preserve">Since an analogous IE is not currently specified in </w:t>
      </w:r>
      <w:r w:rsidR="003D3160">
        <w:t xml:space="preserve">TS </w:t>
      </w:r>
      <w:r w:rsidR="00EF321E">
        <w:t>36.423, we propose t</w:t>
      </w:r>
      <w:r w:rsidR="003D3160">
        <w:t>hat it is</w:t>
      </w:r>
      <w:r w:rsidR="00EF321E">
        <w:t xml:space="preserve"> specified</w:t>
      </w:r>
      <w:r w:rsidR="0012433B">
        <w:t xml:space="preserve"> with analogous properties as in TS 38.423 in order to enable</w:t>
      </w:r>
      <w:r w:rsidR="0012433B" w:rsidRPr="0012433B">
        <w:t xml:space="preserve"> </w:t>
      </w:r>
      <w:r w:rsidR="0012433B">
        <w:t xml:space="preserve">the </w:t>
      </w:r>
      <w:proofErr w:type="spellStart"/>
      <w:r w:rsidR="0012433B" w:rsidRPr="0012433B">
        <w:t>MeNB</w:t>
      </w:r>
      <w:proofErr w:type="spellEnd"/>
      <w:r w:rsidR="0012433B" w:rsidRPr="0012433B">
        <w:t xml:space="preserve"> to request </w:t>
      </w:r>
      <w:r w:rsidR="0012433B">
        <w:t xml:space="preserve">the </w:t>
      </w:r>
      <w:proofErr w:type="spellStart"/>
      <w:r w:rsidR="0012433B" w:rsidRPr="0012433B">
        <w:t>SgNB</w:t>
      </w:r>
      <w:proofErr w:type="spellEnd"/>
      <w:r w:rsidR="0012433B" w:rsidRPr="0012433B">
        <w:t xml:space="preserve"> </w:t>
      </w:r>
      <w:r w:rsidR="0012433B">
        <w:t>to restore SCG</w:t>
      </w:r>
      <w:r w:rsidR="00EF321E">
        <w:t>.</w:t>
      </w:r>
    </w:p>
    <w:p w14:paraId="1A40514F" w14:textId="307C0291" w:rsidR="00EF321E" w:rsidRDefault="00EF321E" w:rsidP="00C275EA"/>
    <w:p w14:paraId="1013B624" w14:textId="04D2C995" w:rsidR="00EF321E" w:rsidRDefault="00EF321E" w:rsidP="00EF321E">
      <w:pPr>
        <w:rPr>
          <w:b/>
          <w:bCs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AB6A20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we propose to specify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  <w:r>
        <w:rPr>
          <w:b/>
          <w:bCs/>
        </w:rPr>
        <w:t xml:space="preserve">in </w:t>
      </w:r>
      <w:r w:rsidR="003D3160">
        <w:rPr>
          <w:b/>
          <w:bCs/>
        </w:rPr>
        <w:t xml:space="preserve">TS </w:t>
      </w:r>
      <w:r>
        <w:rPr>
          <w:b/>
          <w:bCs/>
        </w:rPr>
        <w:t xml:space="preserve">36.423 and include it in the </w:t>
      </w:r>
      <w:r w:rsidRPr="00EF321E">
        <w:rPr>
          <w:b/>
          <w:bCs/>
        </w:rPr>
        <w:t>SGNB MODIFICATION REQUEST</w:t>
      </w:r>
      <w:r>
        <w:rPr>
          <w:b/>
          <w:bCs/>
        </w:rPr>
        <w:t xml:space="preserve"> message</w:t>
      </w:r>
    </w:p>
    <w:p w14:paraId="6D81400C" w14:textId="46FFA339" w:rsidR="00502757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  <w:lang w:val="en-GB"/>
        </w:rPr>
      </w:pPr>
    </w:p>
    <w:bookmarkEnd w:id="1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189ADA11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2" w:name="_In-sequence_SDU_delivery"/>
      <w:bookmarkEnd w:id="2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4A4FD0">
        <w:rPr>
          <w:rFonts w:cs="Times New Roman"/>
          <w:sz w:val="20"/>
          <w:szCs w:val="20"/>
        </w:rPr>
        <w:t xml:space="preserve">impact of </w:t>
      </w:r>
      <w:r w:rsidR="004A4FD0" w:rsidRPr="004A4FD0">
        <w:rPr>
          <w:rFonts w:cs="Times New Roman"/>
          <w:sz w:val="20"/>
          <w:szCs w:val="20"/>
        </w:rPr>
        <w:t xml:space="preserve">support resuming a suspended SCG configuration </w:t>
      </w:r>
      <w:r w:rsidR="007D25EC">
        <w:rPr>
          <w:rFonts w:cs="Times New Roman"/>
          <w:sz w:val="20"/>
          <w:szCs w:val="20"/>
        </w:rPr>
        <w:t>has been discussed and the following proposals were made:</w:t>
      </w:r>
    </w:p>
    <w:p w14:paraId="204122AB" w14:textId="77777777" w:rsidR="007D25EC" w:rsidRPr="007D25EC" w:rsidRDefault="007D25EC" w:rsidP="007D25EC"/>
    <w:p w14:paraId="7734EBD9" w14:textId="6D2401E2" w:rsidR="004A4FD0" w:rsidRDefault="004A4FD0" w:rsidP="004A4FD0">
      <w:pPr>
        <w:rPr>
          <w:b/>
          <w:bCs/>
        </w:rPr>
      </w:pPr>
      <w:r>
        <w:rPr>
          <w:b/>
        </w:rPr>
        <w:t>Observation 1</w:t>
      </w:r>
      <w:r w:rsidRPr="006C5107">
        <w:rPr>
          <w:b/>
        </w:rPr>
        <w:t xml:space="preserve">: </w:t>
      </w:r>
      <w:r w:rsidR="005C321D">
        <w:rPr>
          <w:b/>
          <w:bCs/>
        </w:rPr>
        <w:t>T</w:t>
      </w:r>
      <w:r w:rsidRPr="00EF321E">
        <w:rPr>
          <w:b/>
          <w:bCs/>
        </w:rPr>
        <w:t xml:space="preserve">he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  <w:r>
        <w:rPr>
          <w:b/>
          <w:bCs/>
        </w:rPr>
        <w:t xml:space="preserve">included in the </w:t>
      </w:r>
      <w:r w:rsidRPr="00EF321E">
        <w:rPr>
          <w:b/>
          <w:bCs/>
        </w:rPr>
        <w:t>S-NODE MODIFICATION REQUEST message can be used to denote</w:t>
      </w:r>
      <w:r>
        <w:rPr>
          <w:b/>
          <w:bCs/>
        </w:rPr>
        <w:t xml:space="preserve"> </w:t>
      </w:r>
      <w:r w:rsidRPr="00EF321E">
        <w:rPr>
          <w:b/>
          <w:bCs/>
        </w:rPr>
        <w:t xml:space="preserve">that the SCG be restored. </w:t>
      </w:r>
    </w:p>
    <w:p w14:paraId="092C2AD8" w14:textId="4E20B0A0" w:rsidR="00AB6A20" w:rsidRPr="00EF321E" w:rsidRDefault="00AB6A20" w:rsidP="00AB6A20">
      <w:pPr>
        <w:rPr>
          <w:b/>
          <w:bCs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>we propose to introduce the option</w:t>
      </w:r>
      <w:r w:rsidR="001A136F">
        <w:rPr>
          <w:b/>
        </w:rPr>
        <w:t>s “suspend lower layers” and</w:t>
      </w:r>
      <w:r>
        <w:rPr>
          <w:b/>
        </w:rPr>
        <w:t xml:space="preserve"> “resume lower layers” in the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</w:p>
    <w:p w14:paraId="08ABF440" w14:textId="0825AF7C" w:rsidR="004A4FD0" w:rsidRDefault="004A4FD0" w:rsidP="004A4FD0">
      <w:pPr>
        <w:rPr>
          <w:b/>
          <w:bCs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AB6A20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we propose to specify </w:t>
      </w:r>
      <w:r w:rsidRPr="00EF321E">
        <w:rPr>
          <w:b/>
          <w:bCs/>
          <w:i/>
          <w:iCs/>
        </w:rPr>
        <w:t>Lower Layer presence status change</w:t>
      </w:r>
      <w:r w:rsidRPr="00EF321E">
        <w:rPr>
          <w:b/>
          <w:bCs/>
        </w:rPr>
        <w:t xml:space="preserve"> IE </w:t>
      </w:r>
      <w:r>
        <w:rPr>
          <w:b/>
          <w:bCs/>
        </w:rPr>
        <w:t xml:space="preserve">in </w:t>
      </w:r>
      <w:r w:rsidR="003D3160">
        <w:rPr>
          <w:b/>
          <w:bCs/>
        </w:rPr>
        <w:t xml:space="preserve">TS </w:t>
      </w:r>
      <w:r>
        <w:rPr>
          <w:b/>
          <w:bCs/>
        </w:rPr>
        <w:t xml:space="preserve">36.423 and include it in the </w:t>
      </w:r>
      <w:r w:rsidRPr="00EF321E">
        <w:rPr>
          <w:b/>
          <w:bCs/>
        </w:rPr>
        <w:t>SGNB MODIFICATION REQUEST</w:t>
      </w:r>
      <w:r>
        <w:rPr>
          <w:b/>
          <w:bCs/>
        </w:rPr>
        <w:t xml:space="preserve"> message</w:t>
      </w:r>
    </w:p>
    <w:p w14:paraId="68E14B54" w14:textId="2A2C50AD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4A4FD0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agree with the changes proposed in </w:t>
      </w:r>
      <w:r w:rsidR="003C51BA">
        <w:rPr>
          <w:b/>
        </w:rPr>
        <w:t>the accompanying CRs</w:t>
      </w:r>
    </w:p>
    <w:p w14:paraId="591CBFD1" w14:textId="7DDBD05C" w:rsidR="00AC41BA" w:rsidRPr="00826753" w:rsidRDefault="00AC41BA" w:rsidP="00826753"/>
    <w:sectPr w:rsidR="00AC41BA" w:rsidRPr="00826753" w:rsidSect="000F16AB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96E70" w14:textId="77777777" w:rsidR="00BB235C" w:rsidRDefault="00BB235C">
      <w:r>
        <w:separator/>
      </w:r>
    </w:p>
  </w:endnote>
  <w:endnote w:type="continuationSeparator" w:id="0">
    <w:p w14:paraId="13C15019" w14:textId="77777777" w:rsidR="00BB235C" w:rsidRDefault="00BB235C">
      <w:r>
        <w:continuationSeparator/>
      </w:r>
    </w:p>
  </w:endnote>
  <w:endnote w:type="continuationNotice" w:id="1">
    <w:p w14:paraId="4E691C65" w14:textId="77777777" w:rsidR="00BB235C" w:rsidRDefault="00BB23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25332" w14:textId="77777777" w:rsidR="00BB235C" w:rsidRDefault="00BB235C">
      <w:r>
        <w:separator/>
      </w:r>
    </w:p>
  </w:footnote>
  <w:footnote w:type="continuationSeparator" w:id="0">
    <w:p w14:paraId="5B4E010E" w14:textId="77777777" w:rsidR="00BB235C" w:rsidRDefault="00BB235C">
      <w:r>
        <w:continuationSeparator/>
      </w:r>
    </w:p>
  </w:footnote>
  <w:footnote w:type="continuationNotice" w:id="1">
    <w:p w14:paraId="30CD6302" w14:textId="77777777" w:rsidR="00BB235C" w:rsidRDefault="00BB23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0ADA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433B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36F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483F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3D6F"/>
    <w:rsid w:val="0038548D"/>
    <w:rsid w:val="00385BF0"/>
    <w:rsid w:val="00390EC4"/>
    <w:rsid w:val="003922C4"/>
    <w:rsid w:val="003939FF"/>
    <w:rsid w:val="00393D55"/>
    <w:rsid w:val="00393FC0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51BA"/>
    <w:rsid w:val="003C7806"/>
    <w:rsid w:val="003D0761"/>
    <w:rsid w:val="003D109F"/>
    <w:rsid w:val="003D10AD"/>
    <w:rsid w:val="003D1CA1"/>
    <w:rsid w:val="003D2092"/>
    <w:rsid w:val="003D2478"/>
    <w:rsid w:val="003D2FC4"/>
    <w:rsid w:val="003D3160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5D2D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4FD0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360C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321D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4579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0DE4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57B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D2C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571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59E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6732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B6A20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35C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2A1C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5E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08E2"/>
    <w:rsid w:val="00C81568"/>
    <w:rsid w:val="00C86B9F"/>
    <w:rsid w:val="00C873BC"/>
    <w:rsid w:val="00C87416"/>
    <w:rsid w:val="00C9027A"/>
    <w:rsid w:val="00C9062C"/>
    <w:rsid w:val="00C9068E"/>
    <w:rsid w:val="00C90D62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6A8"/>
    <w:rsid w:val="00D11897"/>
    <w:rsid w:val="00D13135"/>
    <w:rsid w:val="00D1344F"/>
    <w:rsid w:val="00D13E4E"/>
    <w:rsid w:val="00D153AA"/>
    <w:rsid w:val="00D17248"/>
    <w:rsid w:val="00D216A1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11A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88F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9B4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53B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321E"/>
    <w:rsid w:val="00EF4407"/>
    <w:rsid w:val="00EF4AE5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63B3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913"/>
    <w:rsid w:val="00F76EFA"/>
    <w:rsid w:val="00F80235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3FC6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  <w:rsid w:val="54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C61DE-B818-4644-A22D-F54AD4BA5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976E82-E481-4FB5-8EB0-EB5F57B1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3</Pages>
  <Words>628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3</cp:revision>
  <cp:lastPrinted>2008-01-31T06:09:00Z</cp:lastPrinted>
  <dcterms:created xsi:type="dcterms:W3CDTF">2019-11-08T20:54:00Z</dcterms:created>
  <dcterms:modified xsi:type="dcterms:W3CDTF">2019-11-08T20:54:00Z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